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648B1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CAVE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35DF8C43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Dalton, East Riding of Yorkshire.</w:t>
      </w:r>
    </w:p>
    <w:p w14:paraId="5C14B7A3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5C521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83F75" w14:textId="77777777" w:rsidR="00EE3F3E" w:rsidRDefault="00EE3F3E" w:rsidP="00EE3F3E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East Riding the tax of a fifteenth and a tenth granted to the King at the last Parliament.</w:t>
      </w:r>
    </w:p>
    <w:p w14:paraId="6EA73561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1FB7CE30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6DDC54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A7B00" w14:textId="77777777" w:rsidR="00EE3F3E" w:rsidRDefault="00EE3F3E" w:rsidP="00EE3F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2E2E1B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DE6BB" w14:textId="77777777" w:rsidR="00EE3F3E" w:rsidRDefault="00EE3F3E" w:rsidP="009139A6">
      <w:r>
        <w:separator/>
      </w:r>
    </w:p>
  </w:endnote>
  <w:endnote w:type="continuationSeparator" w:id="0">
    <w:p w14:paraId="644E1362" w14:textId="77777777" w:rsidR="00EE3F3E" w:rsidRDefault="00EE3F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CE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16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51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6D955" w14:textId="77777777" w:rsidR="00EE3F3E" w:rsidRDefault="00EE3F3E" w:rsidP="009139A6">
      <w:r>
        <w:separator/>
      </w:r>
    </w:p>
  </w:footnote>
  <w:footnote w:type="continuationSeparator" w:id="0">
    <w:p w14:paraId="2F245D70" w14:textId="77777777" w:rsidR="00EE3F3E" w:rsidRDefault="00EE3F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D1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27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37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F3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3F3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E3365"/>
  <w15:chartTrackingRefBased/>
  <w15:docId w15:val="{FE351370-AFB3-49CC-82AB-CEB72AF2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2021-06-07T21:34:00Z</dcterms:created>
  <dcterms:modified xsi:type="dcterms:W3CDTF">2021-06-07T21:34:00Z</dcterms:modified>
</cp:coreProperties>
</file>